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E564A" w14:textId="77777777" w:rsidR="00B21FE0" w:rsidRDefault="00B21FE0" w:rsidP="00B21FE0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John BASYNG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201097C" w14:textId="77777777" w:rsidR="00B21FE0" w:rsidRDefault="00B21FE0" w:rsidP="00B21F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Andover, Hampshire. Draper.</w:t>
      </w:r>
    </w:p>
    <w:p w14:paraId="4CD5A127" w14:textId="77777777" w:rsidR="00B21FE0" w:rsidRDefault="00B21FE0" w:rsidP="00B21FE0">
      <w:pPr>
        <w:rPr>
          <w:rFonts w:ascii="Times New Roman" w:hAnsi="Times New Roman" w:cs="Times New Roman"/>
        </w:rPr>
      </w:pPr>
    </w:p>
    <w:p w14:paraId="3A943D78" w14:textId="77777777" w:rsidR="00B21FE0" w:rsidRDefault="00B21FE0" w:rsidP="00B21FE0">
      <w:pPr>
        <w:rPr>
          <w:rFonts w:ascii="Times New Roman" w:hAnsi="Times New Roman" w:cs="Times New Roman"/>
        </w:rPr>
      </w:pPr>
    </w:p>
    <w:p w14:paraId="6406F870" w14:textId="77777777" w:rsidR="00B21FE0" w:rsidRDefault="00B21FE0" w:rsidP="00B21F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Bodycote(q.v.), Matilda </w:t>
      </w:r>
      <w:proofErr w:type="spellStart"/>
      <w:r>
        <w:rPr>
          <w:rFonts w:ascii="Times New Roman" w:hAnsi="Times New Roman" w:cs="Times New Roman"/>
        </w:rPr>
        <w:t>Neweman</w:t>
      </w:r>
      <w:proofErr w:type="spellEnd"/>
      <w:r>
        <w:rPr>
          <w:rFonts w:ascii="Times New Roman" w:hAnsi="Times New Roman" w:cs="Times New Roman"/>
        </w:rPr>
        <w:t xml:space="preserve">(q.v.) and John Hampton(q.v.), as </w:t>
      </w:r>
    </w:p>
    <w:p w14:paraId="7A75C457" w14:textId="77777777" w:rsidR="00B21FE0" w:rsidRDefault="00B21FE0" w:rsidP="00B21FE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executors </w:t>
      </w:r>
      <w:r>
        <w:rPr>
          <w:rFonts w:ascii="Times New Roman" w:hAnsi="Times New Roman" w:cs="Times New Roman"/>
        </w:rPr>
        <w:tab/>
        <w:t xml:space="preserve">of Thomas </w:t>
      </w:r>
      <w:proofErr w:type="spellStart"/>
      <w:r>
        <w:rPr>
          <w:rFonts w:ascii="Times New Roman" w:hAnsi="Times New Roman" w:cs="Times New Roman"/>
        </w:rPr>
        <w:t>Neweman</w:t>
      </w:r>
      <w:proofErr w:type="spellEnd"/>
      <w:r>
        <w:rPr>
          <w:rFonts w:ascii="Times New Roman" w:hAnsi="Times New Roman" w:cs="Times New Roman"/>
        </w:rPr>
        <w:t>(q.v.), brought a plaint of debt against him</w:t>
      </w:r>
    </w:p>
    <w:p w14:paraId="12FA2DC7" w14:textId="77777777" w:rsidR="00B21FE0" w:rsidRDefault="00B21FE0" w:rsidP="00B21FE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John </w:t>
      </w:r>
      <w:proofErr w:type="spellStart"/>
      <w:r>
        <w:rPr>
          <w:rFonts w:ascii="Times New Roman" w:hAnsi="Times New Roman" w:cs="Times New Roman"/>
        </w:rPr>
        <w:t>Pase</w:t>
      </w:r>
      <w:proofErr w:type="spellEnd"/>
      <w:r>
        <w:rPr>
          <w:rFonts w:ascii="Times New Roman" w:hAnsi="Times New Roman" w:cs="Times New Roman"/>
        </w:rPr>
        <w:t xml:space="preserve"> of King’s </w:t>
      </w:r>
      <w:proofErr w:type="spellStart"/>
      <w:r>
        <w:rPr>
          <w:rFonts w:ascii="Times New Roman" w:hAnsi="Times New Roman" w:cs="Times New Roman"/>
        </w:rPr>
        <w:t>Enham</w:t>
      </w:r>
      <w:proofErr w:type="spellEnd"/>
      <w:r>
        <w:rPr>
          <w:rFonts w:ascii="Times New Roman" w:hAnsi="Times New Roman" w:cs="Times New Roman"/>
        </w:rPr>
        <w:t xml:space="preserve">, Hampshire(q.v.).   </w:t>
      </w:r>
    </w:p>
    <w:p w14:paraId="22BADBA0" w14:textId="77777777" w:rsidR="00B21FE0" w:rsidRDefault="00B21FE0" w:rsidP="00B21FE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58842AB" w14:textId="77777777" w:rsidR="00B21FE0" w:rsidRDefault="00B21FE0" w:rsidP="00B21FE0">
      <w:pPr>
        <w:rPr>
          <w:rFonts w:ascii="Times New Roman" w:hAnsi="Times New Roman" w:cs="Times New Roman"/>
        </w:rPr>
      </w:pPr>
    </w:p>
    <w:p w14:paraId="07728725" w14:textId="77777777" w:rsidR="00B21FE0" w:rsidRDefault="00B21FE0" w:rsidP="00B21FE0">
      <w:pPr>
        <w:rPr>
          <w:rFonts w:ascii="Times New Roman" w:hAnsi="Times New Roman" w:cs="Times New Roman"/>
        </w:rPr>
      </w:pPr>
    </w:p>
    <w:p w14:paraId="4FB75502" w14:textId="77777777" w:rsidR="00B21FE0" w:rsidRDefault="00B21FE0" w:rsidP="00B21F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bookmarkEnd w:id="0"/>
    <w:p w14:paraId="0D87A6D3" w14:textId="77777777" w:rsidR="006B2F86" w:rsidRPr="00E71FC3" w:rsidRDefault="00B21FE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600B0" w14:textId="77777777" w:rsidR="00B21FE0" w:rsidRDefault="00B21FE0" w:rsidP="00E71FC3">
      <w:r>
        <w:separator/>
      </w:r>
    </w:p>
  </w:endnote>
  <w:endnote w:type="continuationSeparator" w:id="0">
    <w:p w14:paraId="1C59D653" w14:textId="77777777" w:rsidR="00B21FE0" w:rsidRDefault="00B21F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4B6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7B7E2" w14:textId="77777777" w:rsidR="00B21FE0" w:rsidRDefault="00B21FE0" w:rsidP="00E71FC3">
      <w:r>
        <w:separator/>
      </w:r>
    </w:p>
  </w:footnote>
  <w:footnote w:type="continuationSeparator" w:id="0">
    <w:p w14:paraId="6C69C31F" w14:textId="77777777" w:rsidR="00B21FE0" w:rsidRDefault="00B21F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E0"/>
    <w:rsid w:val="001A7C09"/>
    <w:rsid w:val="00577BD5"/>
    <w:rsid w:val="00656CBA"/>
    <w:rsid w:val="006A1F77"/>
    <w:rsid w:val="00733BE7"/>
    <w:rsid w:val="00AB52E8"/>
    <w:rsid w:val="00B16D3F"/>
    <w:rsid w:val="00B21FE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FE55"/>
  <w15:chartTrackingRefBased/>
  <w15:docId w15:val="{049C723F-4387-4A40-A7A7-E54BE6E9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1F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21F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2018-08-12T19:54:00Z</dcterms:created>
  <dcterms:modified xsi:type="dcterms:W3CDTF">2018-08-12T19:55:00Z</dcterms:modified>
</cp:coreProperties>
</file>